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0616F" w14:textId="217A9E38" w:rsidR="003D0002" w:rsidRDefault="008260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67819">
        <w:rPr>
          <w:rFonts w:eastAsia="SimSun"/>
          <w:b/>
          <w:i/>
          <w:sz w:val="28"/>
          <w:lang w:val="en-US" w:eastAsia="zh-CN"/>
        </w:rPr>
        <w:t>4385</w:t>
      </w:r>
    </w:p>
    <w:p w14:paraId="35854606" w14:textId="77777777" w:rsidR="00826093" w:rsidRDefault="00826093" w:rsidP="0082609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Maastricht, Netherlands,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D0002" w14:paraId="1FEEF38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807D7CF" w14:textId="77777777" w:rsidR="003D00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3D0002" w14:paraId="1C98443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E8F" w14:textId="77777777" w:rsidR="003D00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D0002" w14:paraId="4F440B6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7EAC28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E9F45C2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02365C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645CA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01EA" w14:textId="2C979419" w:rsidR="003D0002" w:rsidRDefault="00767819">
            <w:pPr>
              <w:pStyle w:val="CRCoverPage"/>
              <w:spacing w:after="0"/>
              <w:ind w:left="100"/>
            </w:pPr>
            <w:r w:rsidRPr="00767819">
              <w:t>PRD21 CDS: NR FR1 FDD bands n31 and n72</w:t>
            </w:r>
          </w:p>
        </w:tc>
      </w:tr>
      <w:tr w:rsidR="003D0002" w14:paraId="19B01279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7FE9A9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33E39F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2E2815E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158EB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E7CE240" w14:textId="231AC365" w:rsidR="003D0002" w:rsidRDefault="00826093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00718A" w14:textId="77777777" w:rsidR="003D0002" w:rsidRDefault="003D00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108F2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FB038" w14:textId="3B205D29" w:rsidR="003D0002" w:rsidRDefault="00826093">
            <w:pPr>
              <w:pStyle w:val="CRCoverPage"/>
              <w:spacing w:after="0"/>
              <w:ind w:left="100"/>
            </w:pPr>
            <w:r w:rsidRPr="00312739">
              <w:rPr>
                <w:noProof/>
              </w:rPr>
              <w:fldChar w:fldCharType="begin"/>
            </w:r>
            <w:r w:rsidRPr="00312739">
              <w:rPr>
                <w:noProof/>
              </w:rPr>
              <w:instrText xml:space="preserve"> DOCPROPERTY  ResDate  \* MERGEFORMAT </w:instrText>
            </w:r>
            <w:r w:rsidRPr="00312739">
              <w:rPr>
                <w:noProof/>
              </w:rPr>
              <w:fldChar w:fldCharType="separate"/>
            </w:r>
            <w:r w:rsidRPr="00312739">
              <w:rPr>
                <w:noProof/>
              </w:rPr>
              <w:t>2024-0</w:t>
            </w:r>
            <w:r w:rsidR="00C82DA5" w:rsidRPr="00312739">
              <w:rPr>
                <w:noProof/>
              </w:rPr>
              <w:t>8</w:t>
            </w:r>
            <w:r w:rsidRPr="00312739">
              <w:rPr>
                <w:noProof/>
              </w:rPr>
              <w:t>-</w:t>
            </w:r>
            <w:r w:rsidRPr="00312739">
              <w:rPr>
                <w:noProof/>
              </w:rPr>
              <w:fldChar w:fldCharType="end"/>
            </w:r>
            <w:r w:rsidR="00767819" w:rsidRPr="00312739">
              <w:rPr>
                <w:noProof/>
              </w:rPr>
              <w:t>2</w:t>
            </w:r>
            <w:r w:rsidR="00C82DA5" w:rsidRPr="00312739">
              <w:rPr>
                <w:noProof/>
              </w:rPr>
              <w:t>2</w:t>
            </w:r>
          </w:p>
        </w:tc>
      </w:tr>
    </w:tbl>
    <w:p w14:paraId="52DD3CA6" w14:textId="77777777" w:rsidR="003D0002" w:rsidRDefault="003D000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D0002" w14:paraId="460BA1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6C7E34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258D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5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8CD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88C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259D2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22753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3EFF9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6E0331F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62259" w14:textId="73CD3990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30945C" w14:textId="77777777" w:rsidR="003D00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87A2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2A66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3EF6D03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CB8B02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A09262" w14:textId="77777777" w:rsidR="003D0002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C9E7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7B4B6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DC8B8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1729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504DA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DBDE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C0894F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8706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60BCAC5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D4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4318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70DD6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F26EBD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3290F1" w14:textId="77777777" w:rsidR="003D0002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EF2E5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8432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646E8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B1CD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ED5BB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DB31E8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166D5E" w14:textId="77777777" w:rsidR="003D0002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E920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5F3F0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BF14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4791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CB3464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89632E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2BCBA5" w14:textId="77777777" w:rsidR="003D0002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38D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20113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015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EB35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D4F246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9D0A8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A9E856" w14:textId="77777777" w:rsidR="003D0002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2F86A" w14:textId="232630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0FE28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323E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A9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A6AAC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333A76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856949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2E09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588BAF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8F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E2733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0224F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5EA741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35590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62CD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D81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80B9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0C27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F8674B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57ECB3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20803F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E4B60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8B6F1" w14:textId="77777777" w:rsidR="003D0002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FEE116" w14:textId="0B24C9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E094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0B94E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81905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724C9C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5DC5E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7D733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EC280CF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FD096D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95FA2AB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4F04E90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703964" w14:textId="0F293455" w:rsidR="00826093" w:rsidRDefault="00826093" w:rsidP="0082609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 w:rsidR="00492656">
              <w:t>bands:</w:t>
            </w:r>
          </w:p>
          <w:p w14:paraId="7131D220" w14:textId="1D7F2CBD" w:rsidR="003D0002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C82DA5">
              <w:t>31</w:t>
            </w:r>
            <w:r w:rsidRPr="00826093">
              <w:t xml:space="preserve"> CBW (3</w:t>
            </w:r>
            <w:r w:rsidR="00C82DA5">
              <w:t>+5</w:t>
            </w:r>
            <w:r w:rsidRPr="00826093">
              <w:t>)</w:t>
            </w:r>
          </w:p>
          <w:p w14:paraId="2202DF5A" w14:textId="73DBE039" w:rsidR="00826093" w:rsidRPr="00C82DA5" w:rsidRDefault="00826093" w:rsidP="00C82DA5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C82DA5">
              <w:t>72</w:t>
            </w:r>
            <w:r w:rsidRPr="00826093">
              <w:t xml:space="preserve"> CBW (3</w:t>
            </w:r>
            <w:r w:rsidR="00C82DA5">
              <w:t>+5</w:t>
            </w:r>
            <w:r w:rsidRPr="00826093"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F4EE5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1D91E19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D441F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F3867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7B1026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27581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C80B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4282B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87344C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DEDF91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D78B02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CF9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BC9A9C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4C01CC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D870EC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970E0AF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684FF8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0D85A" w14:textId="77777777" w:rsidR="003D000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8C6D0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4DFD157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C40C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BEDE74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CE6E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2AAD" w14:textId="77777777" w:rsidR="003D0002" w:rsidRDefault="003D000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0B1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12D8BB7" w14:textId="77777777" w:rsidR="003D0002" w:rsidRDefault="003D0002">
      <w:pPr>
        <w:pStyle w:val="CRCoverPage"/>
        <w:rPr>
          <w:lang w:val="en-US"/>
        </w:rPr>
      </w:pPr>
    </w:p>
    <w:sectPr w:rsidR="003D000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C4583" w14:textId="77777777" w:rsidR="00C6559A" w:rsidRDefault="00C6559A">
      <w:pPr>
        <w:spacing w:after="0"/>
      </w:pPr>
      <w:r>
        <w:separator/>
      </w:r>
    </w:p>
  </w:endnote>
  <w:endnote w:type="continuationSeparator" w:id="0">
    <w:p w14:paraId="7707997B" w14:textId="77777777" w:rsidR="00C6559A" w:rsidRDefault="00C655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B7EF" w14:textId="77777777" w:rsidR="003D000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FD951" w14:textId="77777777" w:rsidR="00C6559A" w:rsidRDefault="00C6559A">
      <w:pPr>
        <w:spacing w:after="0"/>
      </w:pPr>
      <w:r>
        <w:separator/>
      </w:r>
    </w:p>
  </w:footnote>
  <w:footnote w:type="continuationSeparator" w:id="0">
    <w:p w14:paraId="288B2D48" w14:textId="77777777" w:rsidR="00C6559A" w:rsidRDefault="00C655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3F614" w14:textId="77777777" w:rsidR="003D0002" w:rsidRDefault="003D0002">
    <w:pPr>
      <w:pStyle w:val="Header"/>
    </w:pPr>
  </w:p>
  <w:p w14:paraId="000435D6" w14:textId="77777777" w:rsidR="003D0002" w:rsidRDefault="003D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83535524">
    <w:abstractNumId w:val="3"/>
  </w:num>
  <w:num w:numId="2" w16cid:durableId="44791726">
    <w:abstractNumId w:val="5"/>
  </w:num>
  <w:num w:numId="3" w16cid:durableId="363483597">
    <w:abstractNumId w:val="1"/>
  </w:num>
  <w:num w:numId="4" w16cid:durableId="1668555373">
    <w:abstractNumId w:val="4"/>
  </w:num>
  <w:num w:numId="5" w16cid:durableId="965088084">
    <w:abstractNumId w:val="15"/>
  </w:num>
  <w:num w:numId="6" w16cid:durableId="1797748052">
    <w:abstractNumId w:val="2"/>
  </w:num>
  <w:num w:numId="7" w16cid:durableId="1040473966">
    <w:abstractNumId w:val="11"/>
  </w:num>
  <w:num w:numId="8" w16cid:durableId="1631398305">
    <w:abstractNumId w:val="7"/>
  </w:num>
  <w:num w:numId="9" w16cid:durableId="2054771888">
    <w:abstractNumId w:val="14"/>
  </w:num>
  <w:num w:numId="10" w16cid:durableId="600065070">
    <w:abstractNumId w:val="16"/>
  </w:num>
  <w:num w:numId="11" w16cid:durableId="547179580">
    <w:abstractNumId w:val="17"/>
  </w:num>
  <w:num w:numId="12" w16cid:durableId="811482186">
    <w:abstractNumId w:val="8"/>
  </w:num>
  <w:num w:numId="13" w16cid:durableId="165556793">
    <w:abstractNumId w:val="9"/>
  </w:num>
  <w:num w:numId="14" w16cid:durableId="291134394">
    <w:abstractNumId w:val="6"/>
  </w:num>
  <w:num w:numId="15" w16cid:durableId="195972351">
    <w:abstractNumId w:val="13"/>
  </w:num>
  <w:num w:numId="16" w16cid:durableId="1121610530">
    <w:abstractNumId w:val="0"/>
  </w:num>
  <w:num w:numId="17" w16cid:durableId="300117032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24E9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5909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EA0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2739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7CC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0002"/>
    <w:rsid w:val="003D1CA0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656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7819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6093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428A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0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225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59A"/>
    <w:rsid w:val="00C65EC4"/>
    <w:rsid w:val="00C71AFB"/>
    <w:rsid w:val="00C71DB3"/>
    <w:rsid w:val="00C72833"/>
    <w:rsid w:val="00C730FA"/>
    <w:rsid w:val="00C732A6"/>
    <w:rsid w:val="00C81A1F"/>
    <w:rsid w:val="00C82DA5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3D16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168CF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B2F31"/>
  <w15:docId w15:val="{C3281EE3-7BF6-4B00-A8D3-D2903E9F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1F590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637</Characters>
  <Application>Microsoft Office Word</Application>
  <DocSecurity>0</DocSecurity>
  <Lines>5</Lines>
  <Paragraphs>1</Paragraphs>
  <ScaleCrop>false</ScaleCrop>
  <Company>ETSI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2024-08-21T06:38:00Z</dcterms:created>
  <dcterms:modified xsi:type="dcterms:W3CDTF">2024-08-21T06:38:00Z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